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19561" w14:textId="77777777" w:rsidR="0039655D" w:rsidRPr="00690BA6" w:rsidRDefault="0039655D" w:rsidP="0039655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GOLDSMYTH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A3C7E88" w14:textId="77777777" w:rsidR="0039655D" w:rsidRDefault="0039655D" w:rsidP="003965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DCF0E83" w14:textId="77777777" w:rsidR="0039655D" w:rsidRDefault="0039655D" w:rsidP="003965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C68AB" w14:textId="77777777" w:rsidR="0039655D" w:rsidRDefault="0039655D" w:rsidP="003965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F840FC" w14:textId="77777777" w:rsidR="0039655D" w:rsidRDefault="0039655D" w:rsidP="0039655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16E1EDB9" w14:textId="77777777" w:rsidR="0039655D" w:rsidRDefault="0039655D" w:rsidP="0039655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4699471" w14:textId="77777777" w:rsidR="0039655D" w:rsidRDefault="0039655D" w:rsidP="0039655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170A2C6" w14:textId="77777777" w:rsidR="0039655D" w:rsidRDefault="0039655D" w:rsidP="003965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132D0" w14:textId="77777777" w:rsidR="0039655D" w:rsidRDefault="0039655D" w:rsidP="003965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727D5" w14:textId="77777777" w:rsidR="0039655D" w:rsidRDefault="0039655D" w:rsidP="003965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2021</w:t>
      </w:r>
    </w:p>
    <w:p w14:paraId="2B0E28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AED0" w14:textId="77777777" w:rsidR="0039655D" w:rsidRDefault="0039655D" w:rsidP="009139A6">
      <w:r>
        <w:separator/>
      </w:r>
    </w:p>
  </w:endnote>
  <w:endnote w:type="continuationSeparator" w:id="0">
    <w:p w14:paraId="27A332AE" w14:textId="77777777" w:rsidR="0039655D" w:rsidRDefault="003965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53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A84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40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496C1" w14:textId="77777777" w:rsidR="0039655D" w:rsidRDefault="0039655D" w:rsidP="009139A6">
      <w:r>
        <w:separator/>
      </w:r>
    </w:p>
  </w:footnote>
  <w:footnote w:type="continuationSeparator" w:id="0">
    <w:p w14:paraId="162AE3CA" w14:textId="77777777" w:rsidR="0039655D" w:rsidRDefault="003965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98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05D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AD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5D"/>
    <w:rsid w:val="000666E0"/>
    <w:rsid w:val="002510B7"/>
    <w:rsid w:val="0039655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836D4"/>
  <w15:chartTrackingRefBased/>
  <w15:docId w15:val="{BE0126CD-E100-4A2D-AFD6-086299D6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2021-09-22T20:43:00Z</dcterms:created>
  <dcterms:modified xsi:type="dcterms:W3CDTF">2021-09-22T20:43:00Z</dcterms:modified>
</cp:coreProperties>
</file>